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793" w:rsidRDefault="00134F98" w:rsidP="00002B96">
      <w:pPr>
        <w:pStyle w:val="Title"/>
        <w:pBdr>
          <w:left w:val="none" w:sz="0" w:space="0" w:color="auto"/>
        </w:pBdr>
      </w:pPr>
      <w:r>
        <w:t>Copy, Move, &amp; Paste</w:t>
      </w:r>
    </w:p>
    <w:p w:rsidR="00C61A82" w:rsidRPr="00275296" w:rsidRDefault="00C61A82" w:rsidP="00C61A82">
      <w:pPr>
        <w:pStyle w:val="Heading2"/>
        <w:rPr>
          <w:b w:val="0"/>
          <w:color w:val="000000"/>
          <w:sz w:val="24"/>
          <w:szCs w:val="24"/>
        </w:rPr>
      </w:pPr>
      <w:r w:rsidRPr="00657A40">
        <w:rPr>
          <w:sz w:val="24"/>
          <w:szCs w:val="24"/>
        </w:rPr>
        <w:t>Course:</w:t>
      </w:r>
      <w:r w:rsidR="00E11CD1" w:rsidRPr="00657A40">
        <w:rPr>
          <w:sz w:val="24"/>
          <w:szCs w:val="24"/>
        </w:rPr>
        <w:t xml:space="preserve"> </w:t>
      </w:r>
      <w:r w:rsidR="00275296" w:rsidRPr="00275296">
        <w:rPr>
          <w:b w:val="0"/>
          <w:color w:val="000000"/>
          <w:sz w:val="24"/>
          <w:szCs w:val="24"/>
        </w:rPr>
        <w:t>Technology Application</w:t>
      </w:r>
      <w:bookmarkStart w:id="0" w:name="_GoBack"/>
      <w:bookmarkEnd w:id="0"/>
    </w:p>
    <w:p w:rsidR="00127591" w:rsidRPr="00275296" w:rsidRDefault="00002B96" w:rsidP="00F36D73">
      <w:pPr>
        <w:pStyle w:val="Default"/>
        <w:spacing w:before="240" w:after="60"/>
        <w:rPr>
          <w:b/>
        </w:rPr>
      </w:pPr>
      <w:r w:rsidRPr="00657A40">
        <w:rPr>
          <w:rFonts w:cs="Times New Roman"/>
          <w:b/>
          <w:color w:val="333399"/>
        </w:rPr>
        <w:t>State Standard</w:t>
      </w:r>
      <w:r w:rsidR="00B53263">
        <w:rPr>
          <w:rFonts w:cs="Times New Roman"/>
          <w:b/>
          <w:color w:val="333399"/>
        </w:rPr>
        <w:t xml:space="preserve"> 3</w:t>
      </w:r>
      <w:r w:rsidR="00127591" w:rsidRPr="00657A40">
        <w:t>:</w:t>
      </w:r>
      <w:r w:rsidR="00E11CD1" w:rsidRPr="00657A40">
        <w:t xml:space="preserve"> </w:t>
      </w:r>
      <w:r w:rsidR="00B53263" w:rsidRPr="00B53263">
        <w:t>Students will create and edit a variety of documents; i.e., reports, letters, memos, emails, labels and envelopes from unarranged, edited, and script copy using word processing software.</w:t>
      </w:r>
    </w:p>
    <w:p w:rsidR="00B53263" w:rsidRPr="00275296" w:rsidRDefault="00002B96" w:rsidP="00B53263">
      <w:pPr>
        <w:pStyle w:val="Heading2"/>
        <w:ind w:left="1440" w:hanging="1440"/>
        <w:rPr>
          <w:b w:val="0"/>
          <w:color w:val="000000"/>
          <w:sz w:val="24"/>
          <w:szCs w:val="24"/>
        </w:rPr>
      </w:pPr>
      <w:r w:rsidRPr="00657A40">
        <w:rPr>
          <w:sz w:val="24"/>
          <w:szCs w:val="24"/>
        </w:rPr>
        <w:t>Objective</w:t>
      </w:r>
      <w:r w:rsidR="00B53263">
        <w:rPr>
          <w:sz w:val="24"/>
          <w:szCs w:val="24"/>
        </w:rPr>
        <w:t>1</w:t>
      </w:r>
      <w:r w:rsidR="00127591" w:rsidRPr="00657A40">
        <w:rPr>
          <w:sz w:val="24"/>
          <w:szCs w:val="24"/>
        </w:rPr>
        <w:t>:</w:t>
      </w:r>
      <w:r w:rsidR="00657A40">
        <w:rPr>
          <w:sz w:val="24"/>
          <w:szCs w:val="24"/>
        </w:rPr>
        <w:t xml:space="preserve"> </w:t>
      </w:r>
      <w:r w:rsidR="00B53263" w:rsidRPr="00275296">
        <w:rPr>
          <w:b w:val="0"/>
          <w:color w:val="000000"/>
          <w:sz w:val="24"/>
          <w:szCs w:val="24"/>
        </w:rPr>
        <w:t>Students will demonstrate basic word processing formatting skills.</w:t>
      </w:r>
    </w:p>
    <w:p w:rsidR="00B53263" w:rsidRPr="00B53263" w:rsidRDefault="00B53263" w:rsidP="00B53263">
      <w:pPr>
        <w:pStyle w:val="NoSpacing"/>
        <w:numPr>
          <w:ilvl w:val="0"/>
          <w:numId w:val="13"/>
        </w:numPr>
        <w:rPr>
          <w:sz w:val="24"/>
        </w:rPr>
      </w:pPr>
      <w:r w:rsidRPr="00B53263">
        <w:rPr>
          <w:sz w:val="24"/>
        </w:rPr>
        <w:t>Utilize file functions: open, close, save, save as, page setup, and print.</w:t>
      </w:r>
    </w:p>
    <w:p w:rsidR="00B53263" w:rsidRPr="00B53263" w:rsidRDefault="00B53263" w:rsidP="00B53263">
      <w:pPr>
        <w:pStyle w:val="NoSpacing"/>
        <w:numPr>
          <w:ilvl w:val="0"/>
          <w:numId w:val="13"/>
        </w:numPr>
        <w:rPr>
          <w:sz w:val="24"/>
        </w:rPr>
      </w:pPr>
      <w:r w:rsidRPr="00B53263">
        <w:rPr>
          <w:sz w:val="24"/>
        </w:rPr>
        <w:t>Utilize formatting functions: variable top, bottom, left, and right margins; font sizes and styles; line spacing, word wrap, bullets and outline features; justification; spell check; thesaurus.</w:t>
      </w:r>
    </w:p>
    <w:p w:rsidR="00B53263" w:rsidRPr="00B53263" w:rsidRDefault="00B53263" w:rsidP="00B53263">
      <w:pPr>
        <w:pStyle w:val="NoSpacing"/>
        <w:numPr>
          <w:ilvl w:val="0"/>
          <w:numId w:val="13"/>
        </w:numPr>
        <w:rPr>
          <w:sz w:val="24"/>
        </w:rPr>
      </w:pPr>
      <w:r w:rsidRPr="00B53263">
        <w:rPr>
          <w:sz w:val="24"/>
        </w:rPr>
        <w:t>Create tables.</w:t>
      </w:r>
    </w:p>
    <w:p w:rsidR="00BF2793" w:rsidRPr="00B53263" w:rsidRDefault="00B53263" w:rsidP="00B53263">
      <w:pPr>
        <w:pStyle w:val="NoSpacing"/>
        <w:numPr>
          <w:ilvl w:val="0"/>
          <w:numId w:val="13"/>
        </w:numPr>
        <w:rPr>
          <w:sz w:val="24"/>
        </w:rPr>
      </w:pPr>
      <w:r w:rsidRPr="00B53263">
        <w:rPr>
          <w:sz w:val="24"/>
        </w:rPr>
        <w:t>Utilize report functions: page numbering; page number suppress; widow/orphan protection; enumerated items; bibliography (references); works cited; title pages; table of contents.</w:t>
      </w:r>
    </w:p>
    <w:p w:rsidR="00733A51" w:rsidRPr="00275296" w:rsidRDefault="00BF2793" w:rsidP="00733A51">
      <w:pPr>
        <w:pStyle w:val="Heading2"/>
        <w:rPr>
          <w:b w:val="0"/>
          <w:color w:val="000000"/>
          <w:sz w:val="24"/>
          <w:szCs w:val="24"/>
        </w:rPr>
      </w:pPr>
      <w:r w:rsidRPr="00657A40">
        <w:rPr>
          <w:sz w:val="24"/>
          <w:szCs w:val="24"/>
        </w:rPr>
        <w:t>Time Duration:</w:t>
      </w:r>
      <w:r w:rsidR="00E11CD1" w:rsidRPr="00275296">
        <w:rPr>
          <w:b w:val="0"/>
          <w:color w:val="000000"/>
          <w:sz w:val="24"/>
          <w:szCs w:val="24"/>
        </w:rPr>
        <w:t xml:space="preserve"> </w:t>
      </w:r>
      <w:r w:rsidR="006D116B" w:rsidRPr="00275296">
        <w:rPr>
          <w:b w:val="0"/>
          <w:color w:val="000000"/>
          <w:sz w:val="24"/>
          <w:szCs w:val="24"/>
        </w:rPr>
        <w:t>1</w:t>
      </w:r>
      <w:r w:rsidR="00EB4233" w:rsidRPr="00275296">
        <w:rPr>
          <w:b w:val="0"/>
          <w:color w:val="000000"/>
          <w:sz w:val="24"/>
          <w:szCs w:val="24"/>
        </w:rPr>
        <w:t xml:space="preserve">5 minutes </w:t>
      </w:r>
      <w:r w:rsidR="00EB4233" w:rsidRPr="00275296">
        <w:rPr>
          <w:b w:val="0"/>
          <w:color w:val="000000"/>
          <w:sz w:val="24"/>
          <w:szCs w:val="24"/>
        </w:rPr>
        <w:br/>
      </w:r>
      <w:r w:rsidR="00733A51" w:rsidRPr="00275296">
        <w:rPr>
          <w:b w:val="0"/>
          <w:color w:val="000000"/>
          <w:sz w:val="24"/>
          <w:szCs w:val="24"/>
        </w:rPr>
        <w:t xml:space="preserve">(The first 10 minutes of class will be a warm up activity. Lesson will take approximately </w:t>
      </w:r>
      <w:r w:rsidR="006D116B" w:rsidRPr="00275296">
        <w:rPr>
          <w:b w:val="0"/>
          <w:color w:val="000000"/>
          <w:sz w:val="24"/>
          <w:szCs w:val="24"/>
        </w:rPr>
        <w:t>15-20</w:t>
      </w:r>
      <w:r w:rsidR="00733A51" w:rsidRPr="00275296">
        <w:rPr>
          <w:b w:val="0"/>
          <w:color w:val="000000"/>
          <w:sz w:val="24"/>
          <w:szCs w:val="24"/>
        </w:rPr>
        <w:t xml:space="preserve"> minutes and remaining class time will be used for keyboarding drill and practice.)</w:t>
      </w:r>
    </w:p>
    <w:p w:rsidR="00BF2793" w:rsidRPr="00275296" w:rsidRDefault="00BF2793" w:rsidP="00733A51">
      <w:pPr>
        <w:pStyle w:val="Heading2"/>
        <w:rPr>
          <w:b w:val="0"/>
          <w:color w:val="000000"/>
          <w:sz w:val="24"/>
          <w:szCs w:val="24"/>
        </w:rPr>
      </w:pPr>
      <w:r w:rsidRPr="00657A40">
        <w:rPr>
          <w:sz w:val="24"/>
          <w:szCs w:val="24"/>
        </w:rPr>
        <w:t>Overview:</w:t>
      </w:r>
      <w:r w:rsidR="00E11CD1" w:rsidRPr="00275296">
        <w:rPr>
          <w:b w:val="0"/>
          <w:color w:val="000000"/>
          <w:sz w:val="24"/>
          <w:szCs w:val="24"/>
        </w:rPr>
        <w:t xml:space="preserve"> </w:t>
      </w:r>
      <w:r w:rsidR="006D116B" w:rsidRPr="00275296">
        <w:rPr>
          <w:b w:val="0"/>
          <w:color w:val="000000"/>
          <w:sz w:val="24"/>
          <w:szCs w:val="24"/>
        </w:rPr>
        <w:t>This activity teaches students how to</w:t>
      </w:r>
      <w:r w:rsidR="00134F98" w:rsidRPr="00275296">
        <w:rPr>
          <w:b w:val="0"/>
          <w:color w:val="000000"/>
          <w:sz w:val="24"/>
          <w:szCs w:val="24"/>
        </w:rPr>
        <w:t xml:space="preserve"> cut, copy, move, and paste text within a document. </w:t>
      </w:r>
    </w:p>
    <w:p w:rsidR="00BF2793" w:rsidRPr="00275296" w:rsidRDefault="00BF2793" w:rsidP="00C61A82">
      <w:pPr>
        <w:pStyle w:val="Heading1"/>
        <w:spacing w:after="60"/>
        <w:rPr>
          <w:b w:val="0"/>
          <w:color w:val="000000"/>
          <w:sz w:val="24"/>
          <w:szCs w:val="24"/>
        </w:rPr>
      </w:pPr>
      <w:r w:rsidRPr="00657A40">
        <w:rPr>
          <w:sz w:val="24"/>
          <w:szCs w:val="24"/>
        </w:rPr>
        <w:t>Materials:</w:t>
      </w:r>
      <w:r w:rsidR="00E11CD1" w:rsidRPr="00275296">
        <w:rPr>
          <w:b w:val="0"/>
          <w:color w:val="000000"/>
          <w:sz w:val="24"/>
          <w:szCs w:val="24"/>
        </w:rPr>
        <w:t xml:space="preserve"> </w:t>
      </w:r>
      <w:r w:rsidR="00134F98" w:rsidRPr="00275296">
        <w:rPr>
          <w:b w:val="0"/>
          <w:color w:val="000000"/>
          <w:sz w:val="24"/>
          <w:szCs w:val="24"/>
        </w:rPr>
        <w:t xml:space="preserve">Copy, Move, and Paste instructions, Holidays resource document, Holidays key. </w:t>
      </w:r>
    </w:p>
    <w:p w:rsidR="003B3ED2" w:rsidRPr="00275296" w:rsidRDefault="00BF2793" w:rsidP="00C61A82">
      <w:pPr>
        <w:pStyle w:val="Heading1"/>
        <w:spacing w:after="60"/>
        <w:rPr>
          <w:b w:val="0"/>
          <w:color w:val="000000"/>
          <w:sz w:val="24"/>
          <w:szCs w:val="24"/>
        </w:rPr>
      </w:pPr>
      <w:r w:rsidRPr="00657A40">
        <w:rPr>
          <w:sz w:val="24"/>
          <w:szCs w:val="24"/>
        </w:rPr>
        <w:t>Activities and Procedures:</w:t>
      </w:r>
      <w:r w:rsidR="00E11CD1" w:rsidRPr="00275296">
        <w:rPr>
          <w:b w:val="0"/>
          <w:color w:val="000000"/>
          <w:sz w:val="24"/>
          <w:szCs w:val="24"/>
        </w:rPr>
        <w:t xml:space="preserve"> </w:t>
      </w:r>
    </w:p>
    <w:p w:rsidR="00947FA8" w:rsidRPr="006D116B" w:rsidRDefault="00947FA8" w:rsidP="006D116B">
      <w:pPr>
        <w:pStyle w:val="NoSpacing"/>
        <w:numPr>
          <w:ilvl w:val="0"/>
          <w:numId w:val="15"/>
        </w:numPr>
        <w:rPr>
          <w:sz w:val="24"/>
        </w:rPr>
      </w:pPr>
      <w:r w:rsidRPr="006D116B">
        <w:rPr>
          <w:sz w:val="24"/>
        </w:rPr>
        <w:t>Warm-up</w:t>
      </w:r>
    </w:p>
    <w:p w:rsidR="00C27DB5" w:rsidRDefault="006D116B" w:rsidP="006D116B">
      <w:pPr>
        <w:pStyle w:val="NoSpacing"/>
        <w:numPr>
          <w:ilvl w:val="0"/>
          <w:numId w:val="15"/>
        </w:numPr>
        <w:rPr>
          <w:sz w:val="24"/>
        </w:rPr>
      </w:pPr>
      <w:r>
        <w:rPr>
          <w:sz w:val="24"/>
        </w:rPr>
        <w:t>Verbally walk students through steps to access the resource files.</w:t>
      </w:r>
    </w:p>
    <w:p w:rsidR="006D116B" w:rsidRDefault="006D116B" w:rsidP="006D116B">
      <w:pPr>
        <w:pStyle w:val="NoSpacing"/>
        <w:numPr>
          <w:ilvl w:val="0"/>
          <w:numId w:val="15"/>
        </w:numPr>
        <w:rPr>
          <w:sz w:val="24"/>
        </w:rPr>
      </w:pPr>
      <w:r>
        <w:rPr>
          <w:sz w:val="24"/>
        </w:rPr>
        <w:t xml:space="preserve">Instruct them to read the </w:t>
      </w:r>
      <w:r w:rsidR="00134F98">
        <w:rPr>
          <w:sz w:val="24"/>
        </w:rPr>
        <w:t>Copy, Move and Paste document</w:t>
      </w:r>
      <w:r>
        <w:rPr>
          <w:sz w:val="24"/>
        </w:rPr>
        <w:t xml:space="preserve"> and follow all instruction. </w:t>
      </w:r>
    </w:p>
    <w:p w:rsidR="006D116B" w:rsidRPr="006D116B" w:rsidRDefault="006D116B" w:rsidP="006D116B">
      <w:pPr>
        <w:pStyle w:val="NoSpacing"/>
        <w:numPr>
          <w:ilvl w:val="0"/>
          <w:numId w:val="15"/>
        </w:numPr>
        <w:rPr>
          <w:sz w:val="24"/>
        </w:rPr>
      </w:pPr>
      <w:r>
        <w:rPr>
          <w:sz w:val="24"/>
        </w:rPr>
        <w:t xml:space="preserve">Check off completed documents on </w:t>
      </w:r>
      <w:r w:rsidR="00275296">
        <w:rPr>
          <w:sz w:val="24"/>
        </w:rPr>
        <w:t>Skill</w:t>
      </w:r>
      <w:r>
        <w:rPr>
          <w:sz w:val="24"/>
        </w:rPr>
        <w:t xml:space="preserve"> Sheet.</w:t>
      </w:r>
    </w:p>
    <w:p w:rsidR="001E76E5" w:rsidRPr="006D116B" w:rsidRDefault="001E76E5" w:rsidP="006D116B">
      <w:pPr>
        <w:pStyle w:val="NoSpacing"/>
        <w:numPr>
          <w:ilvl w:val="0"/>
          <w:numId w:val="15"/>
        </w:numPr>
        <w:rPr>
          <w:sz w:val="24"/>
        </w:rPr>
      </w:pPr>
      <w:r w:rsidRPr="006D116B">
        <w:rPr>
          <w:sz w:val="24"/>
        </w:rPr>
        <w:t>Allow the students to work on their drill and practice software for the rest of the class period.</w:t>
      </w:r>
    </w:p>
    <w:sectPr w:rsidR="001E76E5" w:rsidRPr="006D116B" w:rsidSect="00D46D3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24483A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A7AD7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3C00E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4566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2729D3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EDCFFB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6E8BE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3A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F2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28AB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347BAC"/>
    <w:multiLevelType w:val="hybridMultilevel"/>
    <w:tmpl w:val="386031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6D7E0A"/>
    <w:multiLevelType w:val="hybridMultilevel"/>
    <w:tmpl w:val="3F4E14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250DB6"/>
    <w:multiLevelType w:val="hybridMultilevel"/>
    <w:tmpl w:val="4BC65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2359FD"/>
    <w:multiLevelType w:val="hybridMultilevel"/>
    <w:tmpl w:val="14E4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A052A1"/>
    <w:multiLevelType w:val="hybridMultilevel"/>
    <w:tmpl w:val="7F3478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2B96"/>
    <w:rsid w:val="00002B96"/>
    <w:rsid w:val="00086A73"/>
    <w:rsid w:val="00127591"/>
    <w:rsid w:val="00134F98"/>
    <w:rsid w:val="00161140"/>
    <w:rsid w:val="001A47CC"/>
    <w:rsid w:val="001E67D4"/>
    <w:rsid w:val="001E76E5"/>
    <w:rsid w:val="00275296"/>
    <w:rsid w:val="003B3ED2"/>
    <w:rsid w:val="003F6CC6"/>
    <w:rsid w:val="004221B3"/>
    <w:rsid w:val="005D3E4A"/>
    <w:rsid w:val="00657A40"/>
    <w:rsid w:val="006D116B"/>
    <w:rsid w:val="00733A51"/>
    <w:rsid w:val="00882C8B"/>
    <w:rsid w:val="00947FA8"/>
    <w:rsid w:val="00A2622F"/>
    <w:rsid w:val="00B53263"/>
    <w:rsid w:val="00BB4B76"/>
    <w:rsid w:val="00BD7026"/>
    <w:rsid w:val="00BF2793"/>
    <w:rsid w:val="00C27DB5"/>
    <w:rsid w:val="00C61A82"/>
    <w:rsid w:val="00D46D3A"/>
    <w:rsid w:val="00E11CD1"/>
    <w:rsid w:val="00EB4233"/>
    <w:rsid w:val="00EB5A31"/>
    <w:rsid w:val="00F3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6D3A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127591"/>
    <w:pPr>
      <w:spacing w:before="240" w:after="360"/>
      <w:outlineLvl w:val="0"/>
    </w:pPr>
    <w:rPr>
      <w:b/>
      <w:color w:val="333399"/>
      <w:sz w:val="26"/>
      <w:szCs w:val="26"/>
    </w:rPr>
  </w:style>
  <w:style w:type="paragraph" w:styleId="Heading2">
    <w:name w:val="heading 2"/>
    <w:basedOn w:val="Normal"/>
    <w:next w:val="Normal"/>
    <w:qFormat/>
    <w:rsid w:val="00127591"/>
    <w:pPr>
      <w:spacing w:before="240" w:after="60"/>
      <w:outlineLvl w:val="1"/>
    </w:pPr>
    <w:rPr>
      <w:b/>
      <w:color w:val="333399"/>
      <w:sz w:val="26"/>
      <w:szCs w:val="26"/>
    </w:rPr>
  </w:style>
  <w:style w:type="paragraph" w:styleId="Heading3">
    <w:name w:val="heading 3"/>
    <w:basedOn w:val="Normal"/>
    <w:next w:val="Normal"/>
    <w:qFormat/>
    <w:rsid w:val="00161140"/>
    <w:pPr>
      <w:keepNext/>
      <w:spacing w:before="240" w:after="60"/>
      <w:outlineLvl w:val="2"/>
    </w:pPr>
    <w:rPr>
      <w:rFonts w:cs="Arial"/>
      <w:b/>
      <w:bCs/>
      <w:color w:val="333399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2622F"/>
    <w:pPr>
      <w:pBdr>
        <w:left w:val="dashSmallGap" w:sz="12" w:space="4" w:color="333399"/>
        <w:bottom w:val="single" w:sz="36" w:space="1" w:color="333399"/>
      </w:pBdr>
    </w:pPr>
    <w:rPr>
      <w:rFonts w:ascii="Century Gothic" w:hAnsi="Century Gothic" w:cs="Arial"/>
      <w:color w:val="008000"/>
      <w:position w:val="10"/>
      <w:sz w:val="52"/>
      <w:szCs w:val="52"/>
    </w:rPr>
  </w:style>
  <w:style w:type="paragraph" w:customStyle="1" w:styleId="Default">
    <w:name w:val="Default"/>
    <w:rsid w:val="00657A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B53263"/>
    <w:rPr>
      <w:rFonts w:ascii="Arial" w:hAnsi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tidwell\Application%20Data\Microsoft\Templates\Lesson%20plan%20lis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plan list.dot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</dc:creator>
  <cp:lastModifiedBy>Owner</cp:lastModifiedBy>
  <cp:revision>2</cp:revision>
  <cp:lastPrinted>2003-12-05T19:19:00Z</cp:lastPrinted>
  <dcterms:created xsi:type="dcterms:W3CDTF">2014-02-09T19:24:00Z</dcterms:created>
  <dcterms:modified xsi:type="dcterms:W3CDTF">2014-02-09T19:24:00Z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TC010184011033</vt:lpwstr>
  </property>
</Properties>
</file>